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5A" w:rsidRPr="0092336A" w:rsidRDefault="00AE165A" w:rsidP="003C5AA9"/>
    <w:p w:rsidR="00AE165A" w:rsidRDefault="00AE165A" w:rsidP="003C5AA9">
      <w:pPr>
        <w:framePr w:hSpace="141" w:wrap="around" w:vAnchor="text" w:hAnchor="page" w:x="5841" w:y="1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AE165A" w:rsidRDefault="00AE165A" w:rsidP="003C5AA9">
      <w:pPr>
        <w:pStyle w:val="Heading1"/>
        <w:rPr>
          <w:b/>
        </w:rPr>
      </w:pPr>
    </w:p>
    <w:p w:rsidR="00AE165A" w:rsidRDefault="00AE165A" w:rsidP="003C5AA9">
      <w:pPr>
        <w:pStyle w:val="Heading1"/>
        <w:jc w:val="left"/>
        <w:rPr>
          <w:b/>
          <w:lang w:val="ru-RU"/>
        </w:rPr>
      </w:pPr>
    </w:p>
    <w:p w:rsidR="00AE165A" w:rsidRDefault="00AE165A" w:rsidP="003C5AA9">
      <w:pPr>
        <w:pStyle w:val="Heading1"/>
        <w:jc w:val="left"/>
        <w:rPr>
          <w:b/>
          <w:lang w:val="ru-RU"/>
        </w:rPr>
      </w:pPr>
    </w:p>
    <w:p w:rsidR="00AE165A" w:rsidRDefault="00AE165A" w:rsidP="003C5AA9">
      <w:pPr>
        <w:pStyle w:val="Heading1"/>
        <w:jc w:val="left"/>
        <w:rPr>
          <w:b/>
          <w:lang w:val="ru-RU"/>
        </w:rPr>
      </w:pPr>
    </w:p>
    <w:p w:rsidR="00AE165A" w:rsidRDefault="00AE165A" w:rsidP="003C5AA9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AE165A" w:rsidRDefault="00AE165A" w:rsidP="003C5AA9"/>
    <w:p w:rsidR="00AE165A" w:rsidRDefault="00AE165A" w:rsidP="003C5AA9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AE165A" w:rsidRDefault="00AE165A" w:rsidP="003C5AA9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AE165A" w:rsidRPr="00541AF3" w:rsidRDefault="00AE165A" w:rsidP="003C5AA9">
      <w:pPr>
        <w:jc w:val="center"/>
        <w:rPr>
          <w:b/>
          <w:sz w:val="28"/>
        </w:rPr>
      </w:pPr>
    </w:p>
    <w:p w:rsidR="00AE165A" w:rsidRDefault="00AE165A" w:rsidP="003C5AA9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AE165A" w:rsidRDefault="00AE165A" w:rsidP="003C5AA9">
      <w:pPr>
        <w:jc w:val="center"/>
        <w:rPr>
          <w:sz w:val="24"/>
          <w:szCs w:val="24"/>
          <w:lang w:val="uk-UA"/>
        </w:rPr>
      </w:pPr>
    </w:p>
    <w:p w:rsidR="00AE165A" w:rsidRPr="001644A9" w:rsidRDefault="00AE165A" w:rsidP="003C5AA9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AE165A" w:rsidRDefault="00AE165A" w:rsidP="003C5AA9">
      <w:pPr>
        <w:jc w:val="center"/>
        <w:rPr>
          <w:b/>
          <w:sz w:val="28"/>
          <w:lang w:val="uk-UA"/>
        </w:rPr>
      </w:pPr>
    </w:p>
    <w:p w:rsidR="00AE165A" w:rsidRPr="00690794" w:rsidRDefault="00AE165A" w:rsidP="003C5AA9">
      <w:pPr>
        <w:jc w:val="both"/>
        <w:rPr>
          <w:sz w:val="28"/>
          <w:lang w:val="uk-UA"/>
        </w:rPr>
      </w:pPr>
      <w:r>
        <w:rPr>
          <w:sz w:val="28"/>
          <w:lang w:val="uk-UA"/>
        </w:rPr>
        <w:t>22 червня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162-к</w:t>
      </w:r>
    </w:p>
    <w:p w:rsidR="00AE165A" w:rsidRDefault="00AE165A" w:rsidP="003C5AA9">
      <w:pPr>
        <w:pStyle w:val="Title"/>
      </w:pPr>
    </w:p>
    <w:p w:rsidR="00AE165A" w:rsidRDefault="00AE165A" w:rsidP="003C5AA9">
      <w:pPr>
        <w:jc w:val="center"/>
        <w:rPr>
          <w:b/>
          <w:sz w:val="28"/>
          <w:lang w:val="uk-UA"/>
        </w:rPr>
      </w:pPr>
    </w:p>
    <w:p w:rsidR="00AE165A" w:rsidRDefault="00AE165A" w:rsidP="003C5AA9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прийняття на роботу </w:t>
      </w:r>
      <w:r>
        <w:rPr>
          <w:b/>
          <w:sz w:val="28"/>
          <w:lang w:val="uk-UA"/>
        </w:rPr>
        <w:t>Карай А.О.</w:t>
      </w:r>
    </w:p>
    <w:p w:rsidR="00AE165A" w:rsidRPr="003C5AA9" w:rsidRDefault="00AE165A" w:rsidP="003C5AA9">
      <w:pPr>
        <w:spacing w:line="480" w:lineRule="auto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прибиральницею службових приміщень міської ради</w:t>
      </w:r>
    </w:p>
    <w:p w:rsidR="00AE165A" w:rsidRPr="00943CC6" w:rsidRDefault="00AE165A" w:rsidP="003C5AA9">
      <w:pPr>
        <w:spacing w:line="276" w:lineRule="auto"/>
        <w:jc w:val="both"/>
        <w:rPr>
          <w:sz w:val="28"/>
          <w:lang w:val="uk-UA"/>
        </w:rPr>
      </w:pPr>
      <w:r w:rsidRPr="003C5AA9">
        <w:rPr>
          <w:sz w:val="28"/>
          <w:lang w:val="uk-UA"/>
        </w:rPr>
        <w:tab/>
      </w:r>
      <w:r>
        <w:rPr>
          <w:sz w:val="28"/>
          <w:szCs w:val="28"/>
          <w:lang w:val="uk-UA"/>
        </w:rPr>
        <w:t xml:space="preserve">На підставі пунктів 7, 13, 20 частини 4 статті  42 </w:t>
      </w:r>
      <w:r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статті 21, </w:t>
      </w:r>
      <w:r w:rsidRPr="003C5AA9">
        <w:rPr>
          <w:sz w:val="28"/>
          <w:lang w:val="uk-UA"/>
        </w:rPr>
        <w:t xml:space="preserve"> пункту 3 статті  23,  пункту 3 статті 24  Кодексу законів про працю </w:t>
      </w:r>
      <w:r w:rsidRPr="00943CC6">
        <w:rPr>
          <w:sz w:val="28"/>
          <w:lang w:val="uk-UA"/>
        </w:rPr>
        <w:t>України</w:t>
      </w:r>
      <w:r>
        <w:rPr>
          <w:sz w:val="28"/>
          <w:lang w:val="uk-UA"/>
        </w:rPr>
        <w:t>,розглянувши заяву Карай А.О.</w:t>
      </w:r>
      <w:r w:rsidRPr="00943CC6">
        <w:rPr>
          <w:sz w:val="28"/>
          <w:lang w:val="uk-UA"/>
        </w:rPr>
        <w:t>:</w:t>
      </w:r>
    </w:p>
    <w:p w:rsidR="00AE165A" w:rsidRDefault="00AE165A" w:rsidP="003C5AA9">
      <w:pPr>
        <w:pStyle w:val="BodyText"/>
        <w:spacing w:line="276" w:lineRule="auto"/>
        <w:ind w:firstLine="360"/>
      </w:pPr>
      <w:r w:rsidRPr="00943CC6">
        <w:t>1.</w:t>
      </w:r>
      <w:r>
        <w:t xml:space="preserve">Прийняти на роботу </w:t>
      </w:r>
      <w:r w:rsidRPr="00943CC6">
        <w:t>Карай Антоніну</w:t>
      </w:r>
      <w:r>
        <w:t xml:space="preserve"> </w:t>
      </w:r>
      <w:r w:rsidRPr="00943CC6">
        <w:t>Олександрівну</w:t>
      </w:r>
      <w:r>
        <w:t xml:space="preserve"> прибиральницею службових приміщень міської ради  з </w:t>
      </w:r>
      <w:r w:rsidRPr="00943CC6">
        <w:t xml:space="preserve"> 0</w:t>
      </w:r>
      <w:r>
        <w:t xml:space="preserve">1 липня 2021 року  на період  </w:t>
      </w:r>
      <w:r w:rsidRPr="00943CC6">
        <w:t>відпустки</w:t>
      </w:r>
      <w:r>
        <w:t xml:space="preserve"> основного працівника  Ярим Ірини Володимирівни. </w:t>
      </w:r>
    </w:p>
    <w:p w:rsidR="00AE165A" w:rsidRDefault="00AE165A" w:rsidP="003C5AA9">
      <w:pPr>
        <w:pStyle w:val="BodyText"/>
        <w:spacing w:line="276" w:lineRule="auto"/>
        <w:ind w:firstLine="360"/>
      </w:pPr>
      <w:r>
        <w:t xml:space="preserve">2. Укласти контракт з Карай Антоніною Олександрівною  на період роботи  з 01 липня 2021 року по 24 липня 2021 року.                                                                                                                                                                               </w:t>
      </w:r>
    </w:p>
    <w:p w:rsidR="00AE165A" w:rsidRDefault="00AE165A" w:rsidP="003C5AA9">
      <w:pPr>
        <w:pStyle w:val="BodyText"/>
        <w:spacing w:line="276" w:lineRule="auto"/>
        <w:ind w:firstLine="360"/>
      </w:pPr>
      <w:r>
        <w:t xml:space="preserve">3. </w:t>
      </w:r>
      <w:r w:rsidRPr="00E56F33">
        <w:rPr>
          <w:bCs/>
          <w:color w:val="000000"/>
        </w:rPr>
        <w:t xml:space="preserve">Встановити </w:t>
      </w:r>
      <w:r>
        <w:rPr>
          <w:bCs/>
          <w:color w:val="000000"/>
        </w:rPr>
        <w:t>Карай А.О.</w:t>
      </w:r>
      <w:r w:rsidRPr="00E56F33">
        <w:rPr>
          <w:bCs/>
          <w:color w:val="000000"/>
        </w:rPr>
        <w:t xml:space="preserve"> посадовий оклад згідно зі  штатним  розписом</w:t>
      </w:r>
      <w:r>
        <w:t>.</w:t>
      </w:r>
    </w:p>
    <w:p w:rsidR="00AE165A" w:rsidRDefault="00AE165A" w:rsidP="003C5AA9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>
        <w:rPr>
          <w:sz w:val="28"/>
        </w:rPr>
        <w:t>. Контроль за виконанням</w:t>
      </w:r>
      <w:r>
        <w:rPr>
          <w:sz w:val="28"/>
          <w:lang w:val="uk-UA"/>
        </w:rPr>
        <w:t xml:space="preserve"> </w:t>
      </w:r>
      <w:r>
        <w:rPr>
          <w:sz w:val="28"/>
        </w:rPr>
        <w:t>данного</w:t>
      </w:r>
      <w:r>
        <w:rPr>
          <w:sz w:val="28"/>
          <w:lang w:val="uk-UA"/>
        </w:rPr>
        <w:t xml:space="preserve"> </w:t>
      </w:r>
      <w:r>
        <w:rPr>
          <w:sz w:val="28"/>
        </w:rPr>
        <w:t>розпорядження</w:t>
      </w:r>
      <w:r>
        <w:rPr>
          <w:sz w:val="28"/>
          <w:lang w:val="uk-UA"/>
        </w:rPr>
        <w:t xml:space="preserve"> покласти на керуючого справами виконавчого комітету Малєва О.</w:t>
      </w:r>
    </w:p>
    <w:p w:rsidR="00AE165A" w:rsidRDefault="00AE165A" w:rsidP="003C5AA9">
      <w:pPr>
        <w:pStyle w:val="BodyText"/>
        <w:spacing w:line="276" w:lineRule="auto"/>
        <w:ind w:firstLine="360"/>
      </w:pPr>
      <w:r>
        <w:t xml:space="preserve">     Підстава: - заява Карай  А.О. від 16 червня 2021 року.</w:t>
      </w:r>
    </w:p>
    <w:p w:rsidR="00AE165A" w:rsidRDefault="00AE165A" w:rsidP="003C5AA9">
      <w:pPr>
        <w:pStyle w:val="Heading2"/>
        <w:spacing w:line="276" w:lineRule="auto"/>
      </w:pPr>
    </w:p>
    <w:p w:rsidR="00AE165A" w:rsidRDefault="00AE165A" w:rsidP="003C5AA9">
      <w:pPr>
        <w:rPr>
          <w:lang w:val="uk-UA"/>
        </w:rPr>
      </w:pPr>
    </w:p>
    <w:p w:rsidR="00AE165A" w:rsidRPr="00953F42" w:rsidRDefault="00AE165A" w:rsidP="003C5AA9">
      <w:pPr>
        <w:rPr>
          <w:lang w:val="uk-UA"/>
        </w:rPr>
      </w:pPr>
    </w:p>
    <w:p w:rsidR="00AE165A" w:rsidRDefault="00AE165A" w:rsidP="003C5AA9">
      <w:pPr>
        <w:pStyle w:val="Heading2"/>
        <w:spacing w:line="276" w:lineRule="auto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AE165A" w:rsidRDefault="00AE165A" w:rsidP="003C5AA9">
      <w:pPr>
        <w:spacing w:line="276" w:lineRule="auto"/>
        <w:rPr>
          <w:lang w:val="uk-UA"/>
        </w:rPr>
      </w:pPr>
    </w:p>
    <w:p w:rsidR="00AE165A" w:rsidRDefault="00AE165A" w:rsidP="003C5AA9">
      <w:pPr>
        <w:spacing w:line="276" w:lineRule="auto"/>
        <w:rPr>
          <w:lang w:val="uk-UA"/>
        </w:rPr>
      </w:pPr>
    </w:p>
    <w:p w:rsidR="00AE165A" w:rsidRPr="00602CA2" w:rsidRDefault="00AE165A" w:rsidP="003C5AA9">
      <w:pPr>
        <w:spacing w:line="276" w:lineRule="auto"/>
        <w:rPr>
          <w:lang w:val="uk-UA"/>
        </w:rPr>
      </w:pPr>
      <w:r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>___________        А.Карай</w:t>
      </w:r>
    </w:p>
    <w:p w:rsidR="00AE165A" w:rsidRDefault="00AE165A" w:rsidP="003C5AA9">
      <w:pPr>
        <w:spacing w:line="276" w:lineRule="auto"/>
        <w:rPr>
          <w:lang w:val="uk-UA"/>
        </w:rPr>
      </w:pPr>
    </w:p>
    <w:p w:rsidR="00AE165A" w:rsidRDefault="00AE165A" w:rsidP="003C5AA9">
      <w:pPr>
        <w:rPr>
          <w:lang w:val="uk-UA"/>
        </w:rPr>
      </w:pPr>
    </w:p>
    <w:p w:rsidR="00AE165A" w:rsidRDefault="00AE165A" w:rsidP="003C5AA9">
      <w:pPr>
        <w:rPr>
          <w:lang w:val="uk-UA"/>
        </w:rPr>
      </w:pPr>
    </w:p>
    <w:p w:rsidR="00AE165A" w:rsidRDefault="00AE165A" w:rsidP="003C5AA9">
      <w:pPr>
        <w:rPr>
          <w:lang w:val="uk-UA"/>
        </w:rPr>
      </w:pPr>
    </w:p>
    <w:p w:rsidR="00AE165A" w:rsidRDefault="00AE165A" w:rsidP="003C5AA9">
      <w:pPr>
        <w:rPr>
          <w:lang w:val="uk-UA"/>
        </w:rPr>
      </w:pPr>
    </w:p>
    <w:p w:rsidR="00AE165A" w:rsidRDefault="00AE165A" w:rsidP="003C5AA9">
      <w:pPr>
        <w:rPr>
          <w:lang w:val="uk-UA"/>
        </w:rPr>
      </w:pPr>
    </w:p>
    <w:sectPr w:rsidR="00AE165A" w:rsidSect="007A2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AA9"/>
    <w:rsid w:val="00027445"/>
    <w:rsid w:val="00057050"/>
    <w:rsid w:val="000917CC"/>
    <w:rsid w:val="000A52A7"/>
    <w:rsid w:val="001644A9"/>
    <w:rsid w:val="00264671"/>
    <w:rsid w:val="003010A8"/>
    <w:rsid w:val="003121B1"/>
    <w:rsid w:val="003C5AA9"/>
    <w:rsid w:val="00413ADF"/>
    <w:rsid w:val="004F596C"/>
    <w:rsid w:val="00541AF3"/>
    <w:rsid w:val="00591BBA"/>
    <w:rsid w:val="00602CA2"/>
    <w:rsid w:val="00690794"/>
    <w:rsid w:val="00690EB5"/>
    <w:rsid w:val="006A3658"/>
    <w:rsid w:val="007735AB"/>
    <w:rsid w:val="00777ACD"/>
    <w:rsid w:val="007A2E03"/>
    <w:rsid w:val="007D03F5"/>
    <w:rsid w:val="008539A5"/>
    <w:rsid w:val="0092336A"/>
    <w:rsid w:val="00943CC6"/>
    <w:rsid w:val="00953F42"/>
    <w:rsid w:val="009870E0"/>
    <w:rsid w:val="00A22B58"/>
    <w:rsid w:val="00AE165A"/>
    <w:rsid w:val="00B675B2"/>
    <w:rsid w:val="00B768DD"/>
    <w:rsid w:val="00BE60AC"/>
    <w:rsid w:val="00DB43FD"/>
    <w:rsid w:val="00E033B8"/>
    <w:rsid w:val="00E05F39"/>
    <w:rsid w:val="00E56F33"/>
    <w:rsid w:val="00E9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AA9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5AA9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5AA9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C5AA9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C5AA9"/>
    <w:rPr>
      <w:rFonts w:ascii="Times New Roman" w:hAnsi="Times New Roman" w:cs="Times New Roman"/>
      <w:sz w:val="28"/>
      <w:szCs w:val="28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3C5AA9"/>
    <w:pPr>
      <w:jc w:val="center"/>
    </w:pPr>
    <w:rPr>
      <w:sz w:val="28"/>
      <w:szCs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3C5AA9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C5AA9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C5AA9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3C5AA9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C5A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5AA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109</TotalTime>
  <Pages>1</Pages>
  <Words>200</Words>
  <Characters>1142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9</cp:revision>
  <cp:lastPrinted>2021-07-23T06:31:00Z</cp:lastPrinted>
  <dcterms:created xsi:type="dcterms:W3CDTF">2021-06-17T06:14:00Z</dcterms:created>
  <dcterms:modified xsi:type="dcterms:W3CDTF">2022-01-11T12:59:00Z</dcterms:modified>
</cp:coreProperties>
</file>